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B460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Master John WYMOND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EB4602" w:rsidRDefault="00EB460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St.Mabene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Cornwall.</w:t>
      </w:r>
    </w:p>
    <w:p w:rsidR="00EB4602" w:rsidRDefault="00EB460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4602" w:rsidRDefault="00EB460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4602" w:rsidRDefault="00EB4602" w:rsidP="00EB4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EB4602" w:rsidRDefault="00EB4602" w:rsidP="00EB4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</w:p>
    <w:p w:rsidR="00EB4602" w:rsidRDefault="00EB4602" w:rsidP="00EB4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Langley, Bishop of Exeter 1420-55 part 4 p.100)</w:t>
      </w:r>
    </w:p>
    <w:p w:rsidR="003A7007" w:rsidRDefault="003A7007" w:rsidP="003A700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priest</w:t>
      </w:r>
      <w:r>
        <w:rPr>
          <w:rFonts w:ascii="Times New Roman" w:hAnsi="Times New Roman" w:cs="Times New Roman"/>
          <w:sz w:val="24"/>
          <w:szCs w:val="24"/>
        </w:rPr>
        <w:t xml:space="preserve">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3A7007" w:rsidRDefault="003A7007" w:rsidP="003A70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pp.101-2)</w:t>
      </w:r>
    </w:p>
    <w:p w:rsidR="00EB4602" w:rsidRDefault="00EB4602" w:rsidP="00EB4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4602" w:rsidRDefault="00EB4602" w:rsidP="00EB4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4602" w:rsidRDefault="00EB4602" w:rsidP="00EB4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</w:p>
    <w:p w:rsidR="003A7007" w:rsidRPr="00EB4602" w:rsidRDefault="003A7007" w:rsidP="00EB4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  <w:bookmarkStart w:id="0" w:name="_GoBack"/>
      <w:bookmarkEnd w:id="0"/>
    </w:p>
    <w:sectPr w:rsidR="003A7007" w:rsidRPr="00EB46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602" w:rsidRDefault="00EB4602" w:rsidP="00E71FC3">
      <w:pPr>
        <w:spacing w:after="0" w:line="240" w:lineRule="auto"/>
      </w:pPr>
      <w:r>
        <w:separator/>
      </w:r>
    </w:p>
  </w:endnote>
  <w:endnote w:type="continuationSeparator" w:id="0">
    <w:p w:rsidR="00EB4602" w:rsidRDefault="00EB46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602" w:rsidRDefault="00EB4602" w:rsidP="00E71FC3">
      <w:pPr>
        <w:spacing w:after="0" w:line="240" w:lineRule="auto"/>
      </w:pPr>
      <w:r>
        <w:separator/>
      </w:r>
    </w:p>
  </w:footnote>
  <w:footnote w:type="continuationSeparator" w:id="0">
    <w:p w:rsidR="00EB4602" w:rsidRDefault="00EB46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602"/>
    <w:rsid w:val="003A7007"/>
    <w:rsid w:val="00AB52E8"/>
    <w:rsid w:val="00B16D3F"/>
    <w:rsid w:val="00E71FC3"/>
    <w:rsid w:val="00EB460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1065F"/>
  <w15:chartTrackingRefBased/>
  <w15:docId w15:val="{54790BE7-5F96-4A20-8AA4-A12C6C822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2016-03-21T13:10:00Z</dcterms:created>
  <dcterms:modified xsi:type="dcterms:W3CDTF">2016-03-23T12:34:00Z</dcterms:modified>
</cp:coreProperties>
</file>